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2846F9AF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DDBE2EF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79DB573" w14:textId="77777777" w:rsidR="00682D2C" w:rsidRPr="00F45CAD" w:rsidRDefault="00682D2C" w:rsidP="002D4CA7"/>
        </w:tc>
      </w:tr>
      <w:tr w:rsidR="00682D2C" w:rsidRPr="00F45CAD" w14:paraId="134CD06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5E5808C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08149C3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AF77B95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506F272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E2FD7F" w14:textId="77777777" w:rsidR="00682D2C" w:rsidRPr="00F45CAD" w:rsidRDefault="00682D2C" w:rsidP="002D4CA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3A5F7" w14:textId="16B9B1AE" w:rsidR="00682D2C" w:rsidRPr="00F45CAD" w:rsidRDefault="000D607E" w:rsidP="002D4CA7">
            <w:r>
              <w:t>55-2026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A2AA61" w14:textId="77777777" w:rsidR="00682D2C" w:rsidRPr="00F45CAD" w:rsidRDefault="00682D2C" w:rsidP="002D4CA7"/>
        </w:tc>
      </w:tr>
      <w:tr w:rsidR="00682D2C" w:rsidRPr="00F45CAD" w14:paraId="19255AA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3EBE51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180284" w14:textId="77777777" w:rsidR="00682D2C" w:rsidRPr="00F45CAD" w:rsidRDefault="00682D2C" w:rsidP="002D4CA7"/>
        </w:tc>
      </w:tr>
      <w:tr w:rsidR="00682D2C" w:rsidRPr="00F45CAD" w14:paraId="264349E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9142E5C" w14:textId="3A4460D6" w:rsidR="00682D2C" w:rsidRPr="00F45CAD" w:rsidRDefault="000D607E" w:rsidP="002D4CA7">
            <w:r>
              <w:t>Neubau Leoschule</w:t>
            </w:r>
          </w:p>
        </w:tc>
      </w:tr>
      <w:tr w:rsidR="00682D2C" w:rsidRPr="00F45CAD" w14:paraId="33364DE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E76EB85" w14:textId="77777777" w:rsidR="00682D2C" w:rsidRPr="00F45CAD" w:rsidRDefault="00682D2C" w:rsidP="002D4CA7"/>
        </w:tc>
      </w:tr>
      <w:tr w:rsidR="00682D2C" w:rsidRPr="00F45CAD" w14:paraId="73E93835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5571857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4DACC1" w14:textId="77777777" w:rsidR="00682D2C" w:rsidRPr="00F45CAD" w:rsidRDefault="00682D2C" w:rsidP="002D4CA7"/>
        </w:tc>
      </w:tr>
      <w:tr w:rsidR="00682D2C" w:rsidRPr="00F45CAD" w14:paraId="06F4B3A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51E5020" w14:textId="51AC6D92" w:rsidR="00682D2C" w:rsidRPr="00F45CAD" w:rsidRDefault="000D607E" w:rsidP="002D4CA7">
            <w:r>
              <w:t>Fensterarbeiten</w:t>
            </w:r>
          </w:p>
        </w:tc>
      </w:tr>
    </w:tbl>
    <w:p w14:paraId="749D6B01" w14:textId="77777777" w:rsidR="00682D2C" w:rsidRPr="00F45CAD" w:rsidRDefault="00682D2C" w:rsidP="00682D2C"/>
    <w:p w14:paraId="561EF4EE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7CA73A21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366E04DE" w14:textId="77777777" w:rsidR="00682D2C" w:rsidRPr="00F45CAD" w:rsidRDefault="00682D2C" w:rsidP="00682D2C"/>
    <w:p w14:paraId="35BD7C4F" w14:textId="79188FD2" w:rsidR="00682D2C" w:rsidRPr="00F45CAD" w:rsidRDefault="000D607E" w:rsidP="00AF2BE2">
      <w:sdt>
        <w:sdtPr>
          <w:id w:val="-10370344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2263">
            <w:rPr>
              <w:rFonts w:ascii="MS Gothic" w:eastAsia="MS Gothic" w:hAnsi="MS Gothic" w:hint="eastAsia"/>
            </w:rPr>
            <w:t>☐</w:t>
          </w:r>
        </w:sdtContent>
      </w:sdt>
      <w:r w:rsidR="00682D2C" w:rsidRPr="00AF2BE2">
        <w:tab/>
        <w:t>Die Namen der Nachunternehmer sind bereits bei Angebotsabgabe anzugeben.</w:t>
      </w:r>
    </w:p>
    <w:p w14:paraId="4156BD5D" w14:textId="77777777" w:rsidR="00682D2C" w:rsidRPr="00F45CAD" w:rsidRDefault="00682D2C" w:rsidP="00682D2C"/>
    <w:p w14:paraId="37AB6A62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3C11D37F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61D0406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302C86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D29026B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94EB8BB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4F1EF26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EB88C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0EA10E1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E966D7D" w14:textId="77777777" w:rsidR="007A7D5E" w:rsidRPr="00F45CAD" w:rsidRDefault="007A7D5E" w:rsidP="002D4CA7"/>
        </w:tc>
        <w:sdt>
          <w:sdtPr>
            <w:id w:val="18271711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4BF34806" w14:textId="3F84A29E" w:rsidR="007A7D5E" w:rsidRPr="00F45CAD" w:rsidRDefault="00E02263" w:rsidP="005558E5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7A7D5E" w:rsidRPr="00F45CAD" w14:paraId="1748C1A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1476782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B5AE89A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99A37E2" w14:textId="77777777" w:rsidR="007A7D5E" w:rsidRPr="00F45CAD" w:rsidRDefault="007A7D5E" w:rsidP="002D4CA7"/>
        </w:tc>
        <w:sdt>
          <w:sdtPr>
            <w:id w:val="-708946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3C5EAE12" w14:textId="4D8F669F" w:rsidR="007A7D5E" w:rsidRPr="00F45CAD" w:rsidRDefault="00E02263" w:rsidP="005558E5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7A7D5E" w:rsidRPr="00F45CAD" w14:paraId="456C477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D391634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215A520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36CAD78" w14:textId="77777777" w:rsidR="007A7D5E" w:rsidRPr="00F45CAD" w:rsidRDefault="007A7D5E" w:rsidP="002D4CA7"/>
        </w:tc>
        <w:sdt>
          <w:sdtPr>
            <w:id w:val="9811224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3B479D5A" w14:textId="54F91391" w:rsidR="007A7D5E" w:rsidRPr="00F45CAD" w:rsidRDefault="00E02263" w:rsidP="005558E5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7A7D5E" w:rsidRPr="00F45CAD" w14:paraId="28BD1DD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F25F4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85FED8B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3289030" w14:textId="77777777" w:rsidR="007A7D5E" w:rsidRPr="00F45CAD" w:rsidRDefault="007A7D5E" w:rsidP="002D4CA7"/>
        </w:tc>
        <w:sdt>
          <w:sdtPr>
            <w:id w:val="-3821035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26305F1A" w14:textId="387E52F2" w:rsidR="007A7D5E" w:rsidRPr="00F45CAD" w:rsidRDefault="00E02263" w:rsidP="005558E5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240153F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A2FBB0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427765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8F34C8E" w14:textId="77777777" w:rsidR="005558E5" w:rsidRPr="00F45CAD" w:rsidRDefault="005558E5" w:rsidP="002D4CA7"/>
        </w:tc>
        <w:sdt>
          <w:sdtPr>
            <w:id w:val="-9011376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38CCCDD6" w14:textId="1A62473A" w:rsidR="005558E5" w:rsidRPr="00F45CAD" w:rsidRDefault="00E02263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2221397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1FE568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549B32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76A0D7F" w14:textId="77777777" w:rsidR="005558E5" w:rsidRPr="00F45CAD" w:rsidRDefault="005558E5" w:rsidP="002D4CA7"/>
        </w:tc>
        <w:sdt>
          <w:sdtPr>
            <w:id w:val="996605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2A949B94" w14:textId="627DC023" w:rsidR="005558E5" w:rsidRPr="00F45CAD" w:rsidRDefault="00E02263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26C94BE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FA61C4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298141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F4825C1" w14:textId="77777777" w:rsidR="005558E5" w:rsidRPr="00F45CAD" w:rsidRDefault="005558E5" w:rsidP="002D4CA7"/>
        </w:tc>
        <w:sdt>
          <w:sdtPr>
            <w:id w:val="-628785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7DDD1DB3" w14:textId="10BD3E5B" w:rsidR="005558E5" w:rsidRPr="00F45CAD" w:rsidRDefault="00E02263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3027A06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71716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21739E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0153E70" w14:textId="77777777" w:rsidR="005558E5" w:rsidRPr="00F45CAD" w:rsidRDefault="005558E5" w:rsidP="002D4CA7"/>
        </w:tc>
        <w:sdt>
          <w:sdtPr>
            <w:id w:val="-1734537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5A0941A1" w14:textId="647C8071" w:rsidR="005558E5" w:rsidRPr="00F45CAD" w:rsidRDefault="00E02263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491F316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B41138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A976E9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E7AB8EC" w14:textId="77777777" w:rsidR="005558E5" w:rsidRPr="00F45CAD" w:rsidRDefault="005558E5" w:rsidP="002D4CA7"/>
        </w:tc>
        <w:sdt>
          <w:sdtPr>
            <w:id w:val="12453696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751531AA" w14:textId="052CA1F2" w:rsidR="005558E5" w:rsidRPr="00F45CAD" w:rsidRDefault="00E02263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4C36E10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CB6425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71CA16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067FDE5" w14:textId="77777777" w:rsidR="005558E5" w:rsidRPr="00F45CAD" w:rsidRDefault="005558E5" w:rsidP="002D4CA7"/>
        </w:tc>
        <w:sdt>
          <w:sdtPr>
            <w:id w:val="14818073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60843D77" w14:textId="723A6342" w:rsidR="005558E5" w:rsidRPr="00F45CAD" w:rsidRDefault="00E02263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7F43DC3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064ECB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AD91FE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6A91C5C" w14:textId="77777777" w:rsidR="005558E5" w:rsidRPr="00F45CAD" w:rsidRDefault="005558E5" w:rsidP="002D4CA7"/>
        </w:tc>
        <w:sdt>
          <w:sdtPr>
            <w:id w:val="7916410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40B1C79E" w14:textId="75D83277" w:rsidR="005558E5" w:rsidRPr="00F45CAD" w:rsidRDefault="00E02263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006D763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638EA1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B63AB4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9AF89A2" w14:textId="77777777" w:rsidR="005558E5" w:rsidRPr="00F45CAD" w:rsidRDefault="005558E5" w:rsidP="002D4CA7"/>
        </w:tc>
        <w:sdt>
          <w:sdtPr>
            <w:id w:val="11514115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4E3FCB77" w14:textId="3B23B340" w:rsidR="005558E5" w:rsidRPr="00F45CAD" w:rsidRDefault="00E02263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710E065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DCC1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36C591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EA2A38D" w14:textId="77777777" w:rsidR="005558E5" w:rsidRPr="00F45CAD" w:rsidRDefault="005558E5" w:rsidP="002D4CA7"/>
        </w:tc>
        <w:sdt>
          <w:sdtPr>
            <w:id w:val="-19546315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506941CC" w14:textId="743EA0FA" w:rsidR="005558E5" w:rsidRPr="00F45CAD" w:rsidRDefault="00E02263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558E5" w:rsidRPr="00F45CAD" w14:paraId="3B67DC7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215887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F21809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34E291F" w14:textId="77777777" w:rsidR="005558E5" w:rsidRPr="00F45CAD" w:rsidRDefault="005558E5" w:rsidP="002D4CA7"/>
        </w:tc>
        <w:sdt>
          <w:sdtPr>
            <w:id w:val="-1765083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957" w:type="dxa"/>
                <w:tcBorders>
                  <w:top w:val="single" w:sz="4" w:space="0" w:color="808080"/>
                  <w:left w:val="single" w:sz="4" w:space="0" w:color="808080"/>
                  <w:bottom w:val="single" w:sz="4" w:space="0" w:color="808080"/>
                </w:tcBorders>
                <w:shd w:val="clear" w:color="auto" w:fill="auto"/>
                <w:vAlign w:val="center"/>
              </w:tcPr>
              <w:p w14:paraId="788C5A0F" w14:textId="617E2AB6" w:rsidR="005558E5" w:rsidRPr="00F45CAD" w:rsidRDefault="00E02263" w:rsidP="00A956F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1A80E9F1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1F27C" w14:textId="77777777" w:rsidR="007D1796" w:rsidRDefault="007D1796">
      <w:r>
        <w:separator/>
      </w:r>
    </w:p>
    <w:p w14:paraId="37D060E7" w14:textId="77777777" w:rsidR="007D1796" w:rsidRDefault="007D1796"/>
    <w:p w14:paraId="5022604C" w14:textId="77777777" w:rsidR="007D1796" w:rsidRDefault="007D1796"/>
  </w:endnote>
  <w:endnote w:type="continuationSeparator" w:id="0">
    <w:p w14:paraId="7AAED5BA" w14:textId="77777777" w:rsidR="007D1796" w:rsidRDefault="007D1796">
      <w:r>
        <w:continuationSeparator/>
      </w:r>
    </w:p>
    <w:p w14:paraId="204A3982" w14:textId="77777777" w:rsidR="007D1796" w:rsidRDefault="007D1796"/>
    <w:p w14:paraId="5A8CEA4B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4D97C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5F929F56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66BF7188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597360D2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71E2DF4" wp14:editId="3BD5C9B3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A564024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19E7757B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6F7942A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DC9BC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B84F0" w14:textId="77777777" w:rsidR="007D1796" w:rsidRDefault="007D1796">
      <w:r>
        <w:separator/>
      </w:r>
    </w:p>
    <w:p w14:paraId="0F47C27B" w14:textId="77777777" w:rsidR="007D1796" w:rsidRDefault="007D1796"/>
    <w:p w14:paraId="4EFCB39C" w14:textId="77777777" w:rsidR="007D1796" w:rsidRDefault="007D1796"/>
  </w:footnote>
  <w:footnote w:type="continuationSeparator" w:id="0">
    <w:p w14:paraId="7D23E5D7" w14:textId="77777777" w:rsidR="007D1796" w:rsidRDefault="007D1796">
      <w:r>
        <w:continuationSeparator/>
      </w:r>
    </w:p>
    <w:p w14:paraId="65355FDD" w14:textId="77777777" w:rsidR="007D1796" w:rsidRDefault="007D1796"/>
    <w:p w14:paraId="4BAB9DBE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F9F95" w14:textId="77777777" w:rsidR="007A7D5E" w:rsidRDefault="007A7D5E"/>
  <w:p w14:paraId="6C69E008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85C4D" w14:textId="77777777" w:rsidR="007A7D5E" w:rsidRDefault="007A7D5E" w:rsidP="00701419">
    <w:pPr>
      <w:pStyle w:val="Kopfzeile"/>
    </w:pPr>
    <w:r>
      <w:t>233</w:t>
    </w:r>
  </w:p>
  <w:p w14:paraId="0B89E29F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97910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D607E"/>
    <w:rsid w:val="000E7F83"/>
    <w:rsid w:val="001028D9"/>
    <w:rsid w:val="00106076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83510"/>
    <w:rsid w:val="00492429"/>
    <w:rsid w:val="004C5609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61DD"/>
    <w:rsid w:val="00724CA7"/>
    <w:rsid w:val="00734EDE"/>
    <w:rsid w:val="007633C2"/>
    <w:rsid w:val="0078194F"/>
    <w:rsid w:val="00782E76"/>
    <w:rsid w:val="0078695C"/>
    <w:rsid w:val="007A7D5E"/>
    <w:rsid w:val="007D1796"/>
    <w:rsid w:val="007E61DB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263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C7AED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22962C60"/>
  <w15:docId w15:val="{46149B4A-AD11-4CE2-9F76-5E734D46D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95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Zunic.86, Milena</cp:lastModifiedBy>
  <cp:revision>9</cp:revision>
  <cp:lastPrinted>2010-02-09T14:25:00Z</cp:lastPrinted>
  <dcterms:created xsi:type="dcterms:W3CDTF">2012-07-19T04:58:00Z</dcterms:created>
  <dcterms:modified xsi:type="dcterms:W3CDTF">2026-07-07T07:03:00Z</dcterms:modified>
</cp:coreProperties>
</file>